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26-064-Ö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Isenbergplatz Umgestaltung Kurvenbereich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Straßen- und Tiefbauarbeiten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D29EE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52A0D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77E41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Bjaelkerup, Anna</cp:lastModifiedBy>
  <cp:revision>2</cp:revision>
  <cp:lastPrinted>2010-03-03T17:04:00Z</cp:lastPrinted>
  <dcterms:created xsi:type="dcterms:W3CDTF">2026-06-23T07:45:00Z</dcterms:created>
  <dcterms:modified xsi:type="dcterms:W3CDTF">2026-06-23T07:45:00Z</dcterms:modified>
</cp:coreProperties>
</file>